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7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6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3" w:after="0" w:line="240" w:lineRule="auto"/>
              <w:ind w:left="1478" w:right="1523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A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V-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P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98"/>
              </w:rPr>
              <w:t>E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-</w:t>
            </w:r>
            <w:r>
              <w:rPr>
                <w:rFonts w:ascii="Verdana" w:hAnsi="Verdana" w:cs="Verdana" w:eastAsia="Verdana"/>
                <w:sz w:val="18"/>
                <w:szCs w:val="18"/>
                <w:spacing w:val="4"/>
                <w:w w:val="98"/>
              </w:rPr>
              <w:t>F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A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-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Pes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7" w:right="180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09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2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78" w:right="15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1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2,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12/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20: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01" w:right="-8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kuh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74" w:right="8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2021-02-15T12:20:12Z</dcterms:created>
  <dcterms:modified xsi:type="dcterms:W3CDTF">2021-02-15T12:20:12Z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